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66563">
        <w:rPr>
          <w:rFonts w:cs="Arial"/>
          <w:b/>
          <w:caps/>
          <w:sz w:val="28"/>
          <w:szCs w:val="28"/>
        </w:rPr>
        <w:t>18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B66563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66563">
              <w:rPr>
                <w:rFonts w:cs="Arial"/>
                <w:sz w:val="20"/>
                <w:szCs w:val="20"/>
              </w:rPr>
              <w:t>À Concessionária Rota das Bandeiras S/A, solicitando a doação para o Município de Jacareí de material asfáltico fresado para ser usado em manutenção de vias do Bairro Cepinho.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B66563">
        <w:rPr>
          <w:rFonts w:cs="Arial"/>
        </w:rPr>
        <w:t xml:space="preserve"> </w:t>
      </w:r>
      <w:r w:rsidR="00B66563" w:rsidRPr="00B66563">
        <w:rPr>
          <w:rFonts w:cs="Arial"/>
        </w:rPr>
        <w:t>à Concessionária Rota das Bandeiras S/A solicitando a doação para o Município de Jacareí de material asfáltico fresado para ser usado em manutenção de vias do Bairro Cepinho.</w:t>
      </w:r>
    </w:p>
    <w:p w:rsidR="00B66563" w:rsidRPr="00B66563" w:rsidRDefault="00B66563" w:rsidP="00B6656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66563">
        <w:rPr>
          <w:rFonts w:cs="Arial"/>
        </w:rPr>
        <w:t xml:space="preserve">Destacamos que o material solicitado é de grande valia para o Município e será utilizado na manutenção de nossas estradas, atendendo às demandas apresentadas pela cidade, principalmente nas regiões afetadas pelas chuvas do atual período, </w:t>
      </w:r>
      <w:r w:rsidR="00503F23">
        <w:rPr>
          <w:rFonts w:cs="Arial"/>
        </w:rPr>
        <w:t>em especial</w:t>
      </w:r>
      <w:bookmarkStart w:id="0" w:name="_GoBack"/>
      <w:bookmarkEnd w:id="0"/>
      <w:r w:rsidRPr="00B66563">
        <w:rPr>
          <w:rFonts w:cs="Arial"/>
        </w:rPr>
        <w:t xml:space="preserve"> na região do Bairro Cepinho, onde os moradores estão sofrendo com as condições precárias dos acessos para o bairro.</w:t>
      </w:r>
    </w:p>
    <w:p w:rsidR="00700086" w:rsidRDefault="00B66563" w:rsidP="00B66563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66563">
        <w:rPr>
          <w:rFonts w:cs="Arial"/>
        </w:rPr>
        <w:t>Assim sendo, mui respeitosamente recorremos à compreensão e aos préstimos da Concessionária Rota das Bandeiras S/A e, antecipando agradecimento pela atenção dispensada, subscrevemos.</w:t>
      </w:r>
    </w:p>
    <w:p w:rsidR="00B66563" w:rsidRDefault="00700086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B66563">
        <w:rPr>
          <w:rFonts w:cs="Arial"/>
        </w:rPr>
        <w:t>5 de fevereiro de 2020.</w:t>
      </w:r>
    </w:p>
    <w:p w:rsidR="00B66563" w:rsidRDefault="00B66563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66563" w:rsidRDefault="00B66563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66563" w:rsidRPr="00A34F2C" w:rsidRDefault="00B66563" w:rsidP="000772A5">
      <w:pPr>
        <w:jc w:val="center"/>
        <w:rPr>
          <w:b/>
        </w:rPr>
      </w:pPr>
      <w:r>
        <w:rPr>
          <w:b/>
        </w:rPr>
        <w:t>JUAREZ ARAÚJO</w:t>
      </w:r>
    </w:p>
    <w:p w:rsidR="00B66563" w:rsidRPr="00A34F2C" w:rsidRDefault="00B66563" w:rsidP="000772A5">
      <w:pPr>
        <w:jc w:val="center"/>
      </w:pPr>
      <w:r w:rsidRPr="00A34F2C">
        <w:t xml:space="preserve">Vereador </w:t>
      </w:r>
      <w:r>
        <w:t>-</w:t>
      </w:r>
      <w:r w:rsidRPr="00A34F2C">
        <w:t xml:space="preserve"> </w:t>
      </w:r>
      <w:r>
        <w:t xml:space="preserve">Líder do </w:t>
      </w:r>
      <w:r w:rsidRPr="00A34F2C">
        <w:t>P</w:t>
      </w:r>
      <w:r>
        <w:t>SD</w:t>
      </w:r>
    </w:p>
    <w:sectPr w:rsidR="00B66563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EB1" w:rsidRDefault="00DF3EB1">
      <w:r>
        <w:separator/>
      </w:r>
    </w:p>
  </w:endnote>
  <w:endnote w:type="continuationSeparator" w:id="0">
    <w:p w:rsidR="00DF3EB1" w:rsidRDefault="00DF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EB1" w:rsidRDefault="00DF3EB1">
      <w:r>
        <w:separator/>
      </w:r>
    </w:p>
  </w:footnote>
  <w:footnote w:type="continuationSeparator" w:id="0">
    <w:p w:rsidR="00DF3EB1" w:rsidRDefault="00DF3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3F23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66563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3EB1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1C7F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B7D74-4BC1-40FF-A0DC-1B018099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2019-11-18T12:20:00Z</cp:lastPrinted>
  <dcterms:created xsi:type="dcterms:W3CDTF">2020-02-03T14:57:00Z</dcterms:created>
  <dcterms:modified xsi:type="dcterms:W3CDTF">2020-02-04T14:34:00Z</dcterms:modified>
</cp:coreProperties>
</file>